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  <w:bookmarkStart w:id="0" w:name="_GoBack"/>
      <w:bookmarkEnd w:id="0"/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0F8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0F85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53C31F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A5B7B-5A2C-4061-8B16-4ED3318D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2018-12-03T04:18:00Z</dcterms:modified>
</cp:coreProperties>
</file>